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92965" w14:textId="77777777" w:rsidR="00C04D4A" w:rsidRDefault="00C04D4A" w:rsidP="00C04D4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Alice BONDE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fl.1499)</w:t>
      </w:r>
    </w:p>
    <w:p w14:paraId="5F85C38F" w14:textId="77777777" w:rsidR="00C04D4A" w:rsidRDefault="00C04D4A" w:rsidP="00C04D4A">
      <w:pPr>
        <w:pStyle w:val="NoSpacing"/>
        <w:rPr>
          <w:rFonts w:eastAsia="Times New Roman" w:cs="Times New Roman"/>
          <w:szCs w:val="24"/>
        </w:rPr>
      </w:pPr>
    </w:p>
    <w:p w14:paraId="29AC23CF" w14:textId="77777777" w:rsidR="00C04D4A" w:rsidRDefault="00C04D4A" w:rsidP="00C04D4A">
      <w:pPr>
        <w:pStyle w:val="NoSpacing"/>
        <w:rPr>
          <w:rFonts w:eastAsia="Times New Roman" w:cs="Times New Roman"/>
          <w:szCs w:val="24"/>
        </w:rPr>
      </w:pPr>
    </w:p>
    <w:p w14:paraId="4BE69464" w14:textId="77777777" w:rsidR="00C04D4A" w:rsidRDefault="00C04D4A" w:rsidP="00C04D4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Daughter of Robert </w:t>
      </w:r>
      <w:proofErr w:type="spellStart"/>
      <w:r>
        <w:rPr>
          <w:rFonts w:eastAsia="Times New Roman" w:cs="Times New Roman"/>
          <w:szCs w:val="24"/>
        </w:rPr>
        <w:t>Bonde</w:t>
      </w:r>
      <w:proofErr w:type="spellEnd"/>
      <w:r>
        <w:rPr>
          <w:rFonts w:eastAsia="Times New Roman" w:cs="Times New Roman"/>
          <w:szCs w:val="24"/>
        </w:rPr>
        <w:t xml:space="preserve"> of Barton, Norfolk(q.v.), and his wife, Katherine(q.v.).</w:t>
      </w:r>
    </w:p>
    <w:p w14:paraId="67D79226" w14:textId="77777777" w:rsidR="00C04D4A" w:rsidRDefault="00C04D4A" w:rsidP="00C04D4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40EA321" w14:textId="77777777" w:rsidR="00C04D4A" w:rsidRDefault="00C04D4A" w:rsidP="00C04D4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p.38)</w:t>
      </w:r>
    </w:p>
    <w:p w14:paraId="50951555" w14:textId="77777777" w:rsidR="00C04D4A" w:rsidRDefault="00C04D4A" w:rsidP="00C04D4A">
      <w:pPr>
        <w:pStyle w:val="NoSpacing"/>
        <w:rPr>
          <w:rFonts w:eastAsia="Times New Roman" w:cs="Times New Roman"/>
          <w:szCs w:val="24"/>
        </w:rPr>
      </w:pPr>
    </w:p>
    <w:p w14:paraId="026050C0" w14:textId="77777777" w:rsidR="00C04D4A" w:rsidRDefault="00C04D4A" w:rsidP="00C04D4A">
      <w:pPr>
        <w:pStyle w:val="NoSpacing"/>
        <w:rPr>
          <w:rFonts w:eastAsia="Times New Roman" w:cs="Times New Roman"/>
          <w:szCs w:val="24"/>
        </w:rPr>
      </w:pPr>
    </w:p>
    <w:p w14:paraId="44067452" w14:textId="77777777" w:rsidR="00C04D4A" w:rsidRDefault="00C04D4A" w:rsidP="00C04D4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Mar.1499</w:t>
      </w:r>
      <w:r>
        <w:rPr>
          <w:rFonts w:eastAsia="Times New Roman" w:cs="Times New Roman"/>
          <w:szCs w:val="24"/>
        </w:rPr>
        <w:tab/>
        <w:t>Her father bequeathed her 20s.   (ibid.)</w:t>
      </w:r>
    </w:p>
    <w:p w14:paraId="46A94BD4" w14:textId="77777777" w:rsidR="00C04D4A" w:rsidRDefault="00C04D4A" w:rsidP="00C04D4A">
      <w:pPr>
        <w:pStyle w:val="NoSpacing"/>
        <w:rPr>
          <w:rFonts w:eastAsia="Times New Roman" w:cs="Times New Roman"/>
          <w:szCs w:val="24"/>
        </w:rPr>
      </w:pPr>
    </w:p>
    <w:p w14:paraId="67CECCEB" w14:textId="77777777" w:rsidR="00C04D4A" w:rsidRDefault="00C04D4A" w:rsidP="00C04D4A">
      <w:pPr>
        <w:pStyle w:val="NoSpacing"/>
        <w:rPr>
          <w:rFonts w:eastAsia="Times New Roman" w:cs="Times New Roman"/>
          <w:szCs w:val="24"/>
        </w:rPr>
      </w:pPr>
    </w:p>
    <w:p w14:paraId="03984976" w14:textId="77777777" w:rsidR="00C04D4A" w:rsidRDefault="00C04D4A" w:rsidP="00C04D4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October 2022</w:t>
      </w:r>
    </w:p>
    <w:p w14:paraId="5B7C9DEC" w14:textId="77777777" w:rsidR="00BA00AB" w:rsidRPr="00C04D4A" w:rsidRDefault="00BA00AB" w:rsidP="00C04D4A"/>
    <w:sectPr w:rsidR="00BA00AB" w:rsidRPr="00C04D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45DCC" w14:textId="77777777" w:rsidR="00C04D4A" w:rsidRDefault="00C04D4A" w:rsidP="009139A6">
      <w:r>
        <w:separator/>
      </w:r>
    </w:p>
  </w:endnote>
  <w:endnote w:type="continuationSeparator" w:id="0">
    <w:p w14:paraId="76353B09" w14:textId="77777777" w:rsidR="00C04D4A" w:rsidRDefault="00C04D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AC2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E100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BBF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359F9" w14:textId="77777777" w:rsidR="00C04D4A" w:rsidRDefault="00C04D4A" w:rsidP="009139A6">
      <w:r>
        <w:separator/>
      </w:r>
    </w:p>
  </w:footnote>
  <w:footnote w:type="continuationSeparator" w:id="0">
    <w:p w14:paraId="2FBA003A" w14:textId="77777777" w:rsidR="00C04D4A" w:rsidRDefault="00C04D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820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EE4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371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D4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04D4A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49C12"/>
  <w15:chartTrackingRefBased/>
  <w15:docId w15:val="{BC16EB7D-D189-4052-A696-401C935B0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2022-10-31T12:04:00Z</dcterms:created>
  <dcterms:modified xsi:type="dcterms:W3CDTF">2022-10-31T12:05:00Z</dcterms:modified>
</cp:coreProperties>
</file>